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16F6F" w14:textId="5171830A" w:rsidR="00BA00AB" w:rsidRDefault="007F2C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Ann HENHAM</w:t>
      </w:r>
      <w:r>
        <w:rPr>
          <w:rFonts w:cs="Times New Roman"/>
          <w:szCs w:val="24"/>
        </w:rPr>
        <w:t xml:space="preserve">       (fl.1447)</w:t>
      </w:r>
    </w:p>
    <w:p w14:paraId="0EB27480" w14:textId="77777777" w:rsidR="007F2C92" w:rsidRDefault="007F2C92" w:rsidP="009139A6">
      <w:pPr>
        <w:pStyle w:val="NoSpacing"/>
        <w:rPr>
          <w:rFonts w:cs="Times New Roman"/>
          <w:szCs w:val="24"/>
        </w:rPr>
      </w:pPr>
    </w:p>
    <w:p w14:paraId="09581DB1" w14:textId="77777777" w:rsidR="007F2C92" w:rsidRDefault="007F2C92" w:rsidP="009139A6">
      <w:pPr>
        <w:pStyle w:val="NoSpacing"/>
        <w:rPr>
          <w:rFonts w:cs="Times New Roman"/>
          <w:szCs w:val="24"/>
        </w:rPr>
      </w:pPr>
    </w:p>
    <w:p w14:paraId="50DCE4F3" w14:textId="59DBEAE1" w:rsidR="007F2C92" w:rsidRDefault="007F2C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John Henham.    (H.P. pp.415-7 and Hampton p.165)</w:t>
      </w:r>
    </w:p>
    <w:p w14:paraId="643FA397" w14:textId="7FA77B97" w:rsidR="007F2C92" w:rsidRDefault="007F2C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(by 1447) 2 John Hampton of Stourton(q.v.).   (ibid.)</w:t>
      </w:r>
    </w:p>
    <w:p w14:paraId="68238AF3" w14:textId="77777777" w:rsidR="007F2C92" w:rsidRDefault="007F2C92" w:rsidP="009139A6">
      <w:pPr>
        <w:pStyle w:val="NoSpacing"/>
        <w:rPr>
          <w:rFonts w:cs="Times New Roman"/>
          <w:szCs w:val="24"/>
        </w:rPr>
      </w:pPr>
    </w:p>
    <w:p w14:paraId="46D4D0A9" w14:textId="77777777" w:rsidR="007F2C92" w:rsidRDefault="007F2C92" w:rsidP="009139A6">
      <w:pPr>
        <w:pStyle w:val="NoSpacing"/>
        <w:rPr>
          <w:rFonts w:cs="Times New Roman"/>
          <w:szCs w:val="24"/>
        </w:rPr>
      </w:pPr>
    </w:p>
    <w:p w14:paraId="0C71E22C" w14:textId="4C2CD100" w:rsidR="007F2C92" w:rsidRPr="007F2C92" w:rsidRDefault="007F2C9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sectPr w:rsidR="007F2C92" w:rsidRPr="007F2C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A82B" w14:textId="77777777" w:rsidR="007F2C92" w:rsidRDefault="007F2C92" w:rsidP="009139A6">
      <w:r>
        <w:separator/>
      </w:r>
    </w:p>
  </w:endnote>
  <w:endnote w:type="continuationSeparator" w:id="0">
    <w:p w14:paraId="2FB7F41A" w14:textId="77777777" w:rsidR="007F2C92" w:rsidRDefault="007F2C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F8D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4B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98E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CF4EE" w14:textId="77777777" w:rsidR="007F2C92" w:rsidRDefault="007F2C92" w:rsidP="009139A6">
      <w:r>
        <w:separator/>
      </w:r>
    </w:p>
  </w:footnote>
  <w:footnote w:type="continuationSeparator" w:id="0">
    <w:p w14:paraId="060E8F9F" w14:textId="77777777" w:rsidR="007F2C92" w:rsidRDefault="007F2C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294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C28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39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C92"/>
    <w:rsid w:val="000666E0"/>
    <w:rsid w:val="002510B7"/>
    <w:rsid w:val="005C130B"/>
    <w:rsid w:val="007F2C9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74CDF"/>
  <w15:chartTrackingRefBased/>
  <w15:docId w15:val="{EFC0CCBE-B78D-40D5-963C-87D92FD7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2023-04-29T19:42:00Z</dcterms:created>
  <dcterms:modified xsi:type="dcterms:W3CDTF">2023-04-29T19:45:00Z</dcterms:modified>
</cp:coreProperties>
</file>